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3B8" w:rsidRDefault="002143B8" w:rsidP="002143B8">
      <w:pPr>
        <w:shd w:val="clear" w:color="auto" w:fill="FFFFFF"/>
        <w:tabs>
          <w:tab w:val="left" w:leader="dot" w:pos="0"/>
        </w:tabs>
        <w:rPr>
          <w:rFonts w:asciiTheme="minorHAnsi" w:hAnsiTheme="minorHAnsi" w:cstheme="minorHAnsi"/>
          <w:b/>
          <w:bCs/>
          <w:sz w:val="22"/>
          <w:szCs w:val="22"/>
        </w:rPr>
      </w:pPr>
      <w:r w:rsidRPr="002143B8">
        <w:rPr>
          <w:rFonts w:asciiTheme="minorHAnsi" w:hAnsiTheme="minorHAnsi" w:cstheme="minorHAnsi"/>
          <w:b/>
          <w:bCs/>
          <w:sz w:val="22"/>
          <w:szCs w:val="22"/>
        </w:rPr>
        <w:t>Załącznik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nr</w:t>
      </w:r>
      <w:r w:rsidRPr="002143B8">
        <w:rPr>
          <w:rFonts w:asciiTheme="minorHAnsi" w:hAnsiTheme="minorHAnsi" w:cstheme="minorHAnsi"/>
          <w:b/>
          <w:bCs/>
          <w:sz w:val="22"/>
          <w:szCs w:val="22"/>
        </w:rPr>
        <w:t xml:space="preserve"> 19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bookmarkStart w:id="0" w:name="_GoBack"/>
      <w:r w:rsidRPr="002143B8">
        <w:rPr>
          <w:rFonts w:asciiTheme="minorHAnsi" w:hAnsiTheme="minorHAnsi" w:cstheme="minorHAnsi"/>
          <w:b/>
          <w:bCs/>
          <w:sz w:val="22"/>
          <w:szCs w:val="22"/>
        </w:rPr>
        <w:t>K</w:t>
      </w:r>
      <w:r>
        <w:rPr>
          <w:rFonts w:asciiTheme="minorHAnsi" w:hAnsiTheme="minorHAnsi" w:cstheme="minorHAnsi"/>
          <w:b/>
          <w:bCs/>
          <w:sz w:val="22"/>
          <w:szCs w:val="22"/>
        </w:rPr>
        <w:t>arta oceny formalnej wniosku o środki finansowe</w:t>
      </w:r>
      <w:bookmarkEnd w:id="0"/>
    </w:p>
    <w:p w:rsidR="002143B8" w:rsidRDefault="002143B8" w:rsidP="002419E6">
      <w:pPr>
        <w:shd w:val="clear" w:color="auto" w:fill="FFFFFF"/>
        <w:tabs>
          <w:tab w:val="left" w:leader="do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419E6" w:rsidRPr="002419E6" w:rsidRDefault="002419E6" w:rsidP="002419E6">
      <w:pPr>
        <w:shd w:val="clear" w:color="auto" w:fill="FFFFFF"/>
        <w:tabs>
          <w:tab w:val="left" w:leader="do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419E6">
        <w:rPr>
          <w:rFonts w:asciiTheme="minorHAnsi" w:hAnsiTheme="minorHAnsi" w:cstheme="minorHAnsi"/>
          <w:b/>
          <w:bCs/>
          <w:sz w:val="22"/>
          <w:szCs w:val="22"/>
        </w:rPr>
        <w:t>Karta oceny formalnej</w:t>
      </w:r>
    </w:p>
    <w:p w:rsidR="002419E6" w:rsidRPr="002419E6" w:rsidRDefault="002419E6" w:rsidP="002419E6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19E6">
        <w:rPr>
          <w:rFonts w:asciiTheme="minorHAnsi" w:hAnsiTheme="minorHAnsi" w:cstheme="minorHAnsi"/>
          <w:b/>
          <w:i/>
          <w:sz w:val="22"/>
          <w:szCs w:val="22"/>
        </w:rPr>
        <w:t>„</w:t>
      </w:r>
      <w:r w:rsidRPr="002419E6">
        <w:rPr>
          <w:rStyle w:val="Uwydatnienie"/>
          <w:rFonts w:asciiTheme="minorHAnsi" w:hAnsiTheme="minorHAnsi" w:cstheme="minorHAnsi"/>
          <w:b/>
          <w:i w:val="0"/>
          <w:color w:val="000000"/>
          <w:sz w:val="22"/>
          <w:szCs w:val="22"/>
        </w:rPr>
        <w:t>OTWARCI NA ZMIANY</w:t>
      </w:r>
      <w:r w:rsidRPr="002419E6">
        <w:rPr>
          <w:rFonts w:asciiTheme="minorHAnsi" w:hAnsiTheme="minorHAnsi" w:cstheme="minorHAnsi"/>
          <w:b/>
          <w:i/>
          <w:sz w:val="22"/>
          <w:szCs w:val="22"/>
        </w:rPr>
        <w:t>”</w:t>
      </w:r>
      <w:r w:rsidR="00361968">
        <w:rPr>
          <w:rFonts w:asciiTheme="minorHAnsi" w:hAnsiTheme="minorHAnsi" w:cstheme="minorHAnsi"/>
          <w:b/>
          <w:i/>
          <w:sz w:val="22"/>
          <w:szCs w:val="22"/>
        </w:rPr>
        <w:t xml:space="preserve">  </w:t>
      </w:r>
      <w:r w:rsidRPr="002419E6">
        <w:rPr>
          <w:rFonts w:asciiTheme="minorHAnsi" w:hAnsiTheme="minorHAnsi" w:cstheme="minorHAnsi"/>
          <w:b/>
          <w:sz w:val="22"/>
          <w:szCs w:val="22"/>
        </w:rPr>
        <w:t>(RPPM.05.06.00-22-0013/17)</w:t>
      </w:r>
    </w:p>
    <w:p w:rsidR="002419E6" w:rsidRPr="002419E6" w:rsidRDefault="002419E6" w:rsidP="002419E6">
      <w:pPr>
        <w:shd w:val="clear" w:color="auto" w:fill="FFFFFF"/>
        <w:tabs>
          <w:tab w:val="left" w:leader="dot" w:pos="0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:rsidR="002419E6" w:rsidRPr="002419E6" w:rsidRDefault="002419E6" w:rsidP="002419E6">
      <w:pPr>
        <w:shd w:val="clear" w:color="auto" w:fill="FFFFFF"/>
        <w:tabs>
          <w:tab w:val="left" w:leader="do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19E6">
        <w:rPr>
          <w:rFonts w:asciiTheme="minorHAnsi" w:hAnsiTheme="minorHAnsi" w:cstheme="minorHAnsi"/>
          <w:b/>
          <w:sz w:val="22"/>
          <w:szCs w:val="22"/>
        </w:rPr>
        <w:t>Oś Priorytetowa 5 Zatrudnienie</w:t>
      </w:r>
    </w:p>
    <w:p w:rsidR="002419E6" w:rsidRPr="002419E6" w:rsidRDefault="002419E6" w:rsidP="002419E6">
      <w:pPr>
        <w:shd w:val="clear" w:color="auto" w:fill="FFFFFF"/>
        <w:tabs>
          <w:tab w:val="left" w:leader="do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419E6">
        <w:rPr>
          <w:rFonts w:asciiTheme="minorHAnsi" w:hAnsiTheme="minorHAnsi" w:cstheme="minorHAnsi"/>
          <w:b/>
          <w:sz w:val="22"/>
          <w:szCs w:val="22"/>
        </w:rPr>
        <w:t>Działanie 5.6. Adaptacyjność pracowników</w:t>
      </w:r>
    </w:p>
    <w:p w:rsidR="002419E6" w:rsidRPr="002419E6" w:rsidRDefault="002419E6" w:rsidP="002419E6">
      <w:pPr>
        <w:shd w:val="clear" w:color="auto" w:fill="FFFFFF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419E6">
        <w:rPr>
          <w:rFonts w:asciiTheme="minorHAnsi" w:hAnsiTheme="minorHAnsi" w:cstheme="minorHAnsi"/>
          <w:b/>
          <w:bCs/>
          <w:sz w:val="22"/>
          <w:szCs w:val="22"/>
        </w:rPr>
        <w:t>Regionalnego Programu Operacyjnego Województwa Pomorskiego na lata 2014-2020</w:t>
      </w:r>
    </w:p>
    <w:p w:rsidR="002419E6" w:rsidRDefault="002419E6" w:rsidP="002419E6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pacing w:val="-2"/>
          <w:sz w:val="22"/>
          <w:szCs w:val="22"/>
        </w:rPr>
      </w:pPr>
    </w:p>
    <w:p w:rsidR="002419E6" w:rsidRPr="002419E6" w:rsidRDefault="002419E6" w:rsidP="002419E6">
      <w:pPr>
        <w:shd w:val="clear" w:color="auto" w:fill="FFFFFF"/>
        <w:jc w:val="center"/>
        <w:rPr>
          <w:rFonts w:asciiTheme="minorHAnsi" w:hAnsiTheme="minorHAnsi" w:cstheme="minorHAnsi"/>
          <w:b/>
          <w:bCs/>
          <w:i/>
          <w:spacing w:val="-2"/>
          <w:sz w:val="22"/>
          <w:szCs w:val="22"/>
        </w:rPr>
      </w:pPr>
      <w:r w:rsidRPr="002419E6">
        <w:rPr>
          <w:rFonts w:asciiTheme="minorHAnsi" w:hAnsiTheme="minorHAnsi" w:cstheme="minorHAnsi"/>
          <w:b/>
          <w:bCs/>
          <w:i/>
          <w:spacing w:val="-2"/>
          <w:sz w:val="22"/>
          <w:szCs w:val="22"/>
        </w:rPr>
        <w:t>(Arkusz wypełniany przez Beneficjenta)</w:t>
      </w:r>
    </w:p>
    <w:p w:rsidR="00361968" w:rsidRDefault="00361968" w:rsidP="002419E6">
      <w:pPr>
        <w:shd w:val="clear" w:color="auto" w:fill="FFFFFF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</w:p>
    <w:p w:rsidR="002419E6" w:rsidRPr="002419E6" w:rsidRDefault="002419E6" w:rsidP="002419E6">
      <w:pPr>
        <w:shd w:val="clear" w:color="auto" w:fill="FFFFFF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2419E6">
        <w:rPr>
          <w:rFonts w:asciiTheme="minorHAnsi" w:hAnsiTheme="minorHAnsi" w:cstheme="minorHAnsi"/>
          <w:i/>
          <w:spacing w:val="-1"/>
          <w:sz w:val="22"/>
          <w:szCs w:val="22"/>
        </w:rPr>
        <w:t>Dotyczy</w:t>
      </w:r>
      <w:r w:rsidRPr="002419E6">
        <w:rPr>
          <w:rStyle w:val="Odwoanieprzypisudolnego"/>
          <w:rFonts w:asciiTheme="minorHAnsi" w:hAnsiTheme="minorHAnsi" w:cstheme="minorHAnsi"/>
          <w:i/>
          <w:spacing w:val="-1"/>
          <w:sz w:val="22"/>
          <w:szCs w:val="22"/>
        </w:rPr>
        <w:footnoteReference w:id="1"/>
      </w:r>
      <w:r w:rsidRPr="002419E6">
        <w:rPr>
          <w:rFonts w:asciiTheme="minorHAnsi" w:hAnsiTheme="minorHAnsi" w:cstheme="minorHAnsi"/>
          <w:i/>
          <w:spacing w:val="-1"/>
          <w:sz w:val="22"/>
          <w:szCs w:val="22"/>
        </w:rPr>
        <w:t xml:space="preserve">: </w:t>
      </w:r>
    </w:p>
    <w:p w:rsidR="002419E6" w:rsidRPr="002419E6" w:rsidRDefault="002419E6" w:rsidP="00361968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2419E6">
        <w:rPr>
          <w:rFonts w:asciiTheme="minorHAnsi" w:hAnsiTheme="minorHAnsi" w:cstheme="minorHAnsi"/>
          <w:i/>
          <w:spacing w:val="-1"/>
          <w:sz w:val="22"/>
          <w:szCs w:val="22"/>
        </w:rPr>
        <w:t>wniosku o przyznanie jednorazowej dotacji inwestycyjnej na rozpoczęcie działalności gospodarczej;</w:t>
      </w:r>
    </w:p>
    <w:p w:rsidR="002419E6" w:rsidRPr="002419E6" w:rsidRDefault="002419E6" w:rsidP="00361968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2419E6">
        <w:rPr>
          <w:rFonts w:asciiTheme="minorHAnsi" w:hAnsiTheme="minorHAnsi" w:cstheme="minorHAnsi"/>
          <w:i/>
          <w:sz w:val="22"/>
          <w:szCs w:val="22"/>
        </w:rPr>
        <w:t>wniosku o przyznanie podstawowego wsparcia pomostowego;</w:t>
      </w:r>
    </w:p>
    <w:p w:rsidR="002419E6" w:rsidRPr="002419E6" w:rsidRDefault="002419E6" w:rsidP="00361968">
      <w:pPr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i/>
          <w:spacing w:val="-1"/>
          <w:sz w:val="22"/>
          <w:szCs w:val="22"/>
        </w:rPr>
      </w:pPr>
      <w:r w:rsidRPr="002419E6">
        <w:rPr>
          <w:rFonts w:asciiTheme="minorHAnsi" w:hAnsiTheme="minorHAnsi" w:cstheme="minorHAnsi"/>
          <w:i/>
          <w:spacing w:val="-1"/>
          <w:sz w:val="22"/>
          <w:szCs w:val="22"/>
        </w:rPr>
        <w:t>wniosku o przyznanie przedłużonego wsparcia pomostowego.</w:t>
      </w:r>
    </w:p>
    <w:p w:rsidR="002419E6" w:rsidRPr="002419E6" w:rsidRDefault="002419E6" w:rsidP="002419E6">
      <w:pPr>
        <w:shd w:val="clear" w:color="auto" w:fill="FFFFFF"/>
        <w:rPr>
          <w:rFonts w:asciiTheme="minorHAnsi" w:hAnsiTheme="minorHAnsi" w:cstheme="minorHAnsi"/>
          <w:b/>
          <w:bCs/>
          <w:spacing w:val="-2"/>
          <w:sz w:val="22"/>
          <w:szCs w:val="22"/>
        </w:rPr>
      </w:pPr>
    </w:p>
    <w:p w:rsidR="002419E6" w:rsidRPr="002419E6" w:rsidRDefault="002419E6" w:rsidP="00361968">
      <w:pPr>
        <w:numPr>
          <w:ilvl w:val="0"/>
          <w:numId w:val="2"/>
        </w:numPr>
        <w:shd w:val="clear" w:color="auto" w:fill="FFFFFF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2419E6">
        <w:rPr>
          <w:rFonts w:asciiTheme="minorHAnsi" w:hAnsiTheme="minorHAnsi" w:cstheme="minorHAnsi"/>
          <w:b/>
          <w:bCs/>
          <w:sz w:val="22"/>
          <w:szCs w:val="22"/>
        </w:rPr>
        <w:t>DANE IDENTYFIKACYJNE WNIOSKU</w:t>
      </w:r>
    </w:p>
    <w:p w:rsidR="002419E6" w:rsidRDefault="002419E6" w:rsidP="002419E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</w:p>
    <w:p w:rsidR="002419E6" w:rsidRDefault="002419E6" w:rsidP="002419E6">
      <w:pPr>
        <w:shd w:val="clear" w:color="auto" w:fill="FFFFFF"/>
        <w:rPr>
          <w:rFonts w:asciiTheme="minorHAnsi" w:hAnsiTheme="minorHAnsi" w:cstheme="minorHAnsi"/>
          <w:sz w:val="22"/>
          <w:szCs w:val="22"/>
        </w:rPr>
      </w:pPr>
      <w:r w:rsidRPr="002419E6">
        <w:rPr>
          <w:rFonts w:asciiTheme="minorHAnsi" w:hAnsiTheme="minorHAnsi" w:cstheme="minorHAnsi"/>
          <w:sz w:val="22"/>
          <w:szCs w:val="22"/>
        </w:rPr>
        <w:t>Numer referencyjny wniosku:</w:t>
      </w:r>
      <w:r>
        <w:rPr>
          <w:rFonts w:asciiTheme="minorHAnsi" w:hAnsiTheme="minorHAnsi" w:cstheme="minorHAnsi"/>
          <w:sz w:val="22"/>
          <w:szCs w:val="22"/>
        </w:rPr>
        <w:t xml:space="preserve"> …………./WD/ONZG/…………….</w:t>
      </w:r>
    </w:p>
    <w:p w:rsidR="002419E6" w:rsidRPr="002419E6" w:rsidRDefault="002419E6" w:rsidP="002419E6">
      <w:pPr>
        <w:shd w:val="clear" w:color="auto" w:fill="FFFFFF"/>
        <w:rPr>
          <w:rFonts w:asciiTheme="minorHAnsi" w:hAnsiTheme="minorHAnsi" w:cstheme="minorHAnsi"/>
          <w:b/>
          <w:bCs/>
          <w:sz w:val="22"/>
          <w:szCs w:val="22"/>
        </w:rPr>
      </w:pPr>
    </w:p>
    <w:p w:rsidR="002419E6" w:rsidRPr="002419E6" w:rsidRDefault="002419E6" w:rsidP="002419E6">
      <w:pPr>
        <w:shd w:val="clear" w:color="auto" w:fill="FFFFFF"/>
        <w:rPr>
          <w:rFonts w:asciiTheme="minorHAnsi" w:hAnsiTheme="minorHAnsi" w:cstheme="minorHAnsi"/>
          <w:b/>
          <w:bCs/>
          <w:sz w:val="22"/>
          <w:szCs w:val="22"/>
        </w:rPr>
      </w:pPr>
      <w:r w:rsidRPr="002419E6">
        <w:rPr>
          <w:rFonts w:asciiTheme="minorHAnsi" w:hAnsiTheme="minorHAnsi" w:cstheme="minorHAnsi"/>
          <w:sz w:val="22"/>
          <w:szCs w:val="22"/>
        </w:rPr>
        <w:t>Pełna nazwa Uczestnika projektu:</w:t>
      </w:r>
      <w:r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</w:t>
      </w:r>
    </w:p>
    <w:p w:rsidR="002419E6" w:rsidRPr="002419E6" w:rsidRDefault="002419E6" w:rsidP="002419E6">
      <w:pPr>
        <w:shd w:val="clear" w:color="auto" w:fill="FFFFFF"/>
        <w:rPr>
          <w:rFonts w:asciiTheme="minorHAnsi" w:hAnsiTheme="minorHAnsi" w:cstheme="minorHAnsi"/>
          <w:b/>
          <w:bCs/>
          <w:sz w:val="22"/>
          <w:szCs w:val="22"/>
        </w:rPr>
      </w:pPr>
    </w:p>
    <w:p w:rsidR="002419E6" w:rsidRPr="002419E6" w:rsidRDefault="002419E6" w:rsidP="00361968">
      <w:pPr>
        <w:numPr>
          <w:ilvl w:val="0"/>
          <w:numId w:val="2"/>
        </w:numPr>
        <w:shd w:val="clear" w:color="auto" w:fill="FFFFFF"/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2419E6">
        <w:rPr>
          <w:rFonts w:asciiTheme="minorHAnsi" w:hAnsiTheme="minorHAnsi" w:cstheme="minorHAnsi"/>
          <w:b/>
          <w:bCs/>
          <w:sz w:val="22"/>
          <w:szCs w:val="22"/>
        </w:rPr>
        <w:t>DECYZJA</w:t>
      </w:r>
    </w:p>
    <w:tbl>
      <w:tblPr>
        <w:tblW w:w="1020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54"/>
        <w:gridCol w:w="567"/>
        <w:gridCol w:w="567"/>
        <w:gridCol w:w="992"/>
        <w:gridCol w:w="567"/>
        <w:gridCol w:w="567"/>
        <w:gridCol w:w="992"/>
      </w:tblGrid>
      <w:tr w:rsidR="002419E6" w:rsidRPr="002419E6" w:rsidTr="002419E6">
        <w:trPr>
          <w:trHeight w:hRule="exact" w:val="343"/>
          <w:tblHeader/>
          <w:jc w:val="center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DECYZJA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sprawdzająca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Osoba weryfikująca</w:t>
            </w:r>
          </w:p>
        </w:tc>
      </w:tr>
      <w:tr w:rsidR="002419E6" w:rsidRPr="002419E6" w:rsidTr="002419E6">
        <w:trPr>
          <w:trHeight w:hRule="exact" w:val="575"/>
          <w:tblHeader/>
          <w:jc w:val="center"/>
        </w:trPr>
        <w:tc>
          <w:tcPr>
            <w:tcW w:w="595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dotyczy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:rsidR="002419E6" w:rsidRPr="002419E6" w:rsidRDefault="002419E6" w:rsidP="002419E6">
            <w:pPr>
              <w:ind w:right="2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Nie dotyczy</w:t>
            </w:r>
          </w:p>
        </w:tc>
      </w:tr>
      <w:tr w:rsidR="002419E6" w:rsidRPr="002419E6" w:rsidTr="002A1AFC">
        <w:trPr>
          <w:jc w:val="center"/>
        </w:trPr>
        <w:tc>
          <w:tcPr>
            <w:tcW w:w="1020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2F2F2"/>
            <w:vAlign w:val="center"/>
          </w:tcPr>
          <w:p w:rsidR="002419E6" w:rsidRPr="00361968" w:rsidRDefault="002419E6" w:rsidP="00361968">
            <w:pPr>
              <w:numPr>
                <w:ilvl w:val="0"/>
                <w:numId w:val="3"/>
              </w:numPr>
              <w:ind w:left="381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Kompletność wniosku</w:t>
            </w:r>
          </w:p>
        </w:tc>
      </w:tr>
      <w:tr w:rsidR="002419E6" w:rsidRPr="002419E6" w:rsidTr="00361968">
        <w:trPr>
          <w:trHeight w:val="439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Wniosek wypełniony elektronicznie (nie odręcznie) w języku polskim.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533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Wniosek jest przedłożony w 2 egzemplarzach (oryginał i kopia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potwierdzona za zgodność z oryginałem</w:t>
            </w:r>
            <w:r w:rsidRPr="00361968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439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Wszystkie wymagane rubryki wniosku są wypełnione.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417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Oryginał wniosku jest podpisany przez uprawnioną osobę i parafowany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na każdej stronie.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1341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 xml:space="preserve">Wnioskowana kwota dofinansowana jest mniejsza bądź równa 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maksymalnej kwocie jednorazowej dotacji inwestycyjnej na rozpoczęcie działalności gospodarczej/finansowego wsparcia pomostowego podstawowego/ finansowego wsparcia pomostowego przedłużonego założonej w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projekcie beneficjenta.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1907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36196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385"/>
              </w:tabs>
              <w:snapToGrid w:val="0"/>
              <w:ind w:left="101" w:firstLine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Kompletno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ść 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zał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czników</w:t>
            </w:r>
            <w:r w:rsidRPr="00361968">
              <w:rPr>
                <w:rFonts w:asciiTheme="minorHAnsi" w:hAnsiTheme="minorHAnsi" w:cstheme="minorHAnsi"/>
                <w:bCs/>
                <w:sz w:val="20"/>
                <w:szCs w:val="20"/>
              </w:rPr>
              <w:t xml:space="preserve"> (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 xml:space="preserve">w przypadku, gdy niektóre z załączników zostały przedłożone przez uczestnika projektu na etapie wnioskowania o przyznanie jednorazowej dotacji inwestycyjnej 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na rozpoczęcie działalności gospodarczej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 xml:space="preserve">, nie ma obowiązku składania ich ponownie. Wyjątek stanowi sytuacja, gdy na skutek zaistniałych zmian konieczne jest dokonanie przez beneficjenta aktualizacji złożonych załączników - nie dotyczy formularza informacji przedstawianych przez podmiot ubiegający się o pomoc </w:t>
            </w:r>
            <w:r w:rsidRPr="00361968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de </w:t>
            </w:r>
            <w:proofErr w:type="spellStart"/>
            <w:r w:rsidRPr="00361968">
              <w:rPr>
                <w:rFonts w:asciiTheme="minorHAnsi" w:hAnsiTheme="minorHAnsi" w:cstheme="minorHAnsi"/>
                <w:i/>
                <w:sz w:val="20"/>
                <w:szCs w:val="20"/>
              </w:rPr>
              <w:t>minimis</w:t>
            </w:r>
            <w:proofErr w:type="spellEnd"/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490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361968">
            <w:pPr>
              <w:numPr>
                <w:ilvl w:val="0"/>
                <w:numId w:val="2"/>
              </w:numPr>
              <w:shd w:val="clear" w:color="auto" w:fill="FFFFFF"/>
              <w:snapToGrid w:val="0"/>
              <w:ind w:left="385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 xml:space="preserve">Oryginał i kopia wniosku zawierają wszystkie wymagane załączniki, 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w tym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2411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Biznes plan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3"/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zgodny z obowiązującym wzorem: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38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złożony w 2 egzemplarzach,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jest podpisany przez osobę upoważnioną przez uczestnika projektu oraz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parafowany na każdej stronie,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ma ponumerowane strony,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zszyty,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0" w:firstLine="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ma wypełnione wszystkie wymagane pola,</w:t>
            </w:r>
          </w:p>
          <w:p w:rsidR="002419E6" w:rsidRPr="00361968" w:rsidRDefault="002419E6" w:rsidP="00361968">
            <w:pPr>
              <w:numPr>
                <w:ilvl w:val="0"/>
                <w:numId w:val="4"/>
              </w:numPr>
              <w:shd w:val="clear" w:color="auto" w:fill="FFFFFF"/>
              <w:tabs>
                <w:tab w:val="left" w:pos="243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nie zawiera kardynalnych błędów (błędne podstawowe obliczenia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matematyczne).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716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jc w:val="both"/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Potwierdzenie wykonania usługi szkoleniowo-doradczej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footnoteReference w:id="4"/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 xml:space="preserve">: </w:t>
            </w:r>
          </w:p>
          <w:p w:rsidR="002419E6" w:rsidRPr="00361968" w:rsidRDefault="002419E6" w:rsidP="0036196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02"/>
              </w:tabs>
              <w:ind w:left="38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dokument jest złożony w 2 egzemplarzach,</w:t>
            </w:r>
          </w:p>
          <w:p w:rsidR="002419E6" w:rsidRPr="00361968" w:rsidRDefault="002419E6" w:rsidP="0036196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202"/>
              </w:tabs>
              <w:ind w:left="38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1380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Dokument po</w:t>
            </w:r>
            <w:r w:rsidRPr="0036196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wiadczaj</w:t>
            </w:r>
            <w:r w:rsidRPr="0036196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cy rozpocz</w:t>
            </w:r>
            <w:r w:rsidRPr="0036196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ę</w:t>
            </w: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cie działalno</w:t>
            </w:r>
            <w:r w:rsidRPr="00361968">
              <w:rPr>
                <w:rFonts w:asciiTheme="minorHAnsi" w:hAnsiTheme="minorHAnsi" w:cstheme="minorHAnsi"/>
                <w:b/>
                <w:spacing w:val="-2"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>ci gospodarczej (wpis do KRS lub innego właściwego rejestru)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footnoteReference w:id="5"/>
            </w:r>
            <w:r w:rsidRPr="00361968">
              <w:rPr>
                <w:rFonts w:asciiTheme="minorHAnsi" w:hAnsiTheme="minorHAnsi" w:cstheme="minorHAnsi"/>
                <w:b/>
                <w:bCs/>
                <w:spacing w:val="-2"/>
                <w:sz w:val="20"/>
                <w:szCs w:val="20"/>
              </w:rPr>
              <w:t xml:space="preserve">: </w:t>
            </w:r>
          </w:p>
          <w:p w:rsidR="002419E6" w:rsidRPr="00361968" w:rsidRDefault="002419E6" w:rsidP="0036196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243"/>
              </w:tabs>
              <w:ind w:left="243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dokument jest złożony w 2 egzemplarzach,</w:t>
            </w:r>
          </w:p>
          <w:p w:rsidR="002419E6" w:rsidRPr="00361968" w:rsidRDefault="002419E6" w:rsidP="0036196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243"/>
              </w:tabs>
              <w:ind w:left="243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6"/>
              </w:numPr>
              <w:shd w:val="clear" w:color="auto" w:fill="FFFFFF"/>
              <w:tabs>
                <w:tab w:val="left" w:pos="243"/>
              </w:tabs>
              <w:ind w:left="243" w:hanging="21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jest wystawione nie wcześniej niż 1 miesiąc przed dniem złożenia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wniosku.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862"/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Za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wiadczenie o numerze identyfikacji REGON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6"/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02"/>
              </w:tabs>
              <w:ind w:left="243" w:hanging="2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załączone w 2 egzemplarzach,</w:t>
            </w:r>
          </w:p>
          <w:p w:rsidR="002419E6" w:rsidRPr="00361968" w:rsidRDefault="002419E6" w:rsidP="00361968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02"/>
              </w:tabs>
              <w:ind w:left="243" w:hanging="2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2900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Oświadczenie o nieotrzymaniu, w roku podatkowym, w którym uczestnik projektu przystępuje do projektu oraz w poprzedzających go dwóch latach podatkowych, pomocy </w:t>
            </w:r>
            <w:r w:rsidRPr="0036196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36196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minimis</w:t>
            </w:r>
            <w:proofErr w:type="spellEnd"/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z różnych źródeł i w różnych formach, której wartość brutto łącznie z pomocą, o którą się ubiega, przekracza równowartość w złotych kwoty 200 000 EUR, a w przypadku wsparcia działalności w sektorze transportu drogowego towarów – równowartość w złotych kwoty 100 000 EUR, obliczonych według średniego kursu ogłaszanego przez Narodowy Bank Polski obowiązującego w dniu udzielenia pomocy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7"/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7"/>
              </w:numPr>
              <w:shd w:val="clear" w:color="auto" w:fill="FFFFFF"/>
              <w:tabs>
                <w:tab w:val="left" w:pos="243"/>
              </w:tabs>
              <w:ind w:left="243" w:hanging="243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dokument jest złożony w 2 egzemplarzach,</w:t>
            </w:r>
          </w:p>
          <w:p w:rsidR="002419E6" w:rsidRPr="002419E6" w:rsidRDefault="002419E6" w:rsidP="00361968">
            <w:pPr>
              <w:numPr>
                <w:ilvl w:val="0"/>
                <w:numId w:val="7"/>
              </w:numPr>
              <w:shd w:val="clear" w:color="auto" w:fill="FFFFFF"/>
              <w:tabs>
                <w:tab w:val="left" w:pos="243"/>
              </w:tabs>
              <w:ind w:left="243" w:hanging="24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2333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tabs>
                <w:tab w:val="left" w:pos="206"/>
              </w:tabs>
              <w:ind w:left="101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Oświadczenie o wysokości otrzymanej pomocy </w:t>
            </w:r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minimis</w:t>
            </w:r>
            <w:proofErr w:type="spellEnd"/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br/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 roku podatkowym, w którym uczestnik projektu przystępuje do projektu oraz w poprzedzających go dwóch latach podatkowych wraz z zaświadczeniami o pomocy </w:t>
            </w:r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de </w:t>
            </w:r>
            <w:proofErr w:type="spellStart"/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>minimis</w:t>
            </w:r>
            <w:proofErr w:type="spellEnd"/>
            <w:r w:rsidRPr="00361968">
              <w:rPr>
                <w:rFonts w:asciiTheme="minorHAnsi" w:hAnsiTheme="minorHAnsi" w:cstheme="minorHAnsi"/>
                <w:b/>
                <w:i/>
                <w:iCs/>
                <w:sz w:val="20"/>
                <w:szCs w:val="20"/>
              </w:rPr>
              <w:t xml:space="preserve">, 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wystawionymi przez podmioty udzielające pomocy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8"/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06"/>
              </w:tabs>
              <w:ind w:left="38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dokument jest złożony w 2 egzemplarzach,</w:t>
            </w:r>
          </w:p>
          <w:p w:rsidR="002419E6" w:rsidRPr="00361968" w:rsidRDefault="002419E6" w:rsidP="00361968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06"/>
              </w:tabs>
              <w:ind w:left="385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9"/>
              </w:numPr>
              <w:shd w:val="clear" w:color="auto" w:fill="FFFFFF"/>
              <w:tabs>
                <w:tab w:val="left" w:pos="206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zaświadczenie jest wydane na podstawie przepisów 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br/>
              <w:t xml:space="preserve">o postępowaniu w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sprawach dotyczących pomocy publicznej.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1439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1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Odpowiedni dokument po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wiadczaj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cy zgłoszenie w ZUS (ZUS ZUA lub ZUS ZFA/ZPA)/ KRUS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9"/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załączony w 2 egzemplarzach,</w:t>
            </w:r>
          </w:p>
          <w:p w:rsidR="002419E6" w:rsidRPr="00361968" w:rsidRDefault="002419E6" w:rsidP="0036196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182"/>
              </w:tabs>
              <w:ind w:left="243" w:hanging="24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2"/>
                <w:sz w:val="20"/>
                <w:szCs w:val="20"/>
                <w:u w:val="single"/>
              </w:rPr>
              <w:t>jest wystawiony nie wcześniej niż 3 miesiące przed dniem złożenia wniosku.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1014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4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Formularz informacji przedstawianych przez podmiot ubiegający się o pomoc </w:t>
            </w:r>
            <w:r w:rsidRPr="0036196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36196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minimis</w:t>
            </w:r>
            <w:proofErr w:type="spellEnd"/>
            <w:r w:rsidRPr="00361968">
              <w:rPr>
                <w:rStyle w:val="Odwoanieprzypisudolnego"/>
                <w:rFonts w:asciiTheme="minorHAnsi" w:hAnsiTheme="minorHAnsi" w:cstheme="minorHAnsi"/>
                <w:b/>
                <w:i/>
                <w:sz w:val="20"/>
                <w:szCs w:val="20"/>
              </w:rPr>
              <w:footnoteReference w:id="10"/>
            </w:r>
            <w:r w:rsidRPr="00361968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182"/>
              </w:tabs>
              <w:ind w:left="104" w:hanging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załączony w 2 egzemplarzach,</w:t>
            </w:r>
          </w:p>
          <w:p w:rsidR="002419E6" w:rsidRPr="00361968" w:rsidRDefault="002419E6" w:rsidP="00361968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182"/>
              </w:tabs>
              <w:ind w:left="104" w:hanging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A1AFC">
        <w:trPr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tabs>
                <w:tab w:val="left" w:pos="182"/>
              </w:tabs>
              <w:ind w:left="10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Zaświadczenie/oświadczenie o niezaleganiu ze składkami na ubezpieczenia społeczne i zdrowotne oraz o niezaleganiu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z uiszczaniem podatkó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1"/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182"/>
              </w:tabs>
              <w:ind w:left="104" w:hanging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załączone w 2 egzemplarzach,</w:t>
            </w:r>
          </w:p>
          <w:p w:rsidR="002419E6" w:rsidRPr="00361968" w:rsidRDefault="002419E6" w:rsidP="00361968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182"/>
              </w:tabs>
              <w:ind w:left="104" w:hanging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182"/>
              </w:tabs>
              <w:ind w:left="104" w:hanging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 xml:space="preserve">w przypadku zaświadczeń - </w:t>
            </w:r>
            <w:r w:rsidRPr="0036196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t xml:space="preserve">są wystawione nie wcześniej </w:t>
            </w:r>
            <w:r w:rsidRPr="00361968">
              <w:rPr>
                <w:rFonts w:asciiTheme="minorHAnsi" w:hAnsiTheme="minorHAnsi" w:cstheme="minorHAnsi"/>
                <w:spacing w:val="-2"/>
                <w:sz w:val="20"/>
                <w:szCs w:val="20"/>
              </w:rPr>
              <w:br/>
              <w:t xml:space="preserve"> niż 1 miesiąc przed dniem złożenia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wniosku.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1520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tabs>
                <w:tab w:val="left" w:pos="6339"/>
              </w:tabs>
              <w:snapToGrid w:val="0"/>
              <w:ind w:left="104"/>
              <w:rPr>
                <w:rFonts w:asciiTheme="minorHAnsi" w:hAnsiTheme="minorHAnsi" w:cstheme="minorHAnsi"/>
                <w:b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Oświadczenie o niekorzystaniu równolegle z innych środków publicznych, w tym zwłaszcza ze środków Funduszu Pracy, PFRON oraz środków oferowanych w ramach RPO WP na pokrycie tych samych wydatków związanych z podjęciem oraz prowadzeniem działalności gospodarczej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sz w:val="20"/>
                <w:szCs w:val="20"/>
              </w:rPr>
              <w:footnoteReference w:id="12"/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18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załączony w 2 egzemplarzach,</w:t>
            </w:r>
          </w:p>
          <w:p w:rsidR="002419E6" w:rsidRPr="00361968" w:rsidRDefault="002419E6" w:rsidP="00361968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18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829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4"/>
              <w:jc w:val="both"/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Umowa o przyznanie podstawowego wsparcia pomostowego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footnoteReference w:id="13"/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0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załączona w 2 egzemplarzach,</w:t>
            </w:r>
          </w:p>
          <w:p w:rsidR="002419E6" w:rsidRPr="00361968" w:rsidRDefault="002419E6" w:rsidP="00361968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20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419E6">
        <w:trPr>
          <w:trHeight w:val="1268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4"/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Harmonogram rzeczowo-finansowy inwestycji, która ma by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ć 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obj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>ę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ta jednorazow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ą 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dotacj</w:t>
            </w:r>
            <w:r w:rsidRPr="00361968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inwestycyjn</w:t>
            </w:r>
            <w:r w:rsidRPr="00361968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na rozpoczęcie działalno</w:t>
            </w:r>
            <w:r w:rsidRPr="00361968">
              <w:rPr>
                <w:rFonts w:asciiTheme="minorHAnsi" w:hAnsiTheme="minorHAnsi" w:cstheme="minorHAnsi"/>
                <w:b/>
                <w:spacing w:val="-1"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ci gospodarczej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footnoteReference w:id="14"/>
            </w:r>
            <w:r w:rsidRPr="00361968">
              <w:rPr>
                <w:rFonts w:asciiTheme="minorHAnsi" w:hAnsiTheme="minorHAnsi" w:cstheme="minorHAnsi"/>
                <w:b/>
                <w:bCs/>
                <w:spacing w:val="-1"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82"/>
              </w:tabs>
              <w:ind w:left="104" w:hanging="10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załączony w 2 egzemplarzach,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82"/>
              </w:tabs>
              <w:ind w:left="104" w:hanging="10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361968">
        <w:trPr>
          <w:trHeight w:val="2194"/>
          <w:jc w:val="center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4"/>
              <w:jc w:val="both"/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Dokumenty umo</w:t>
            </w:r>
            <w:r w:rsidRPr="00361968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>ż</w:t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liwiaj</w:t>
            </w:r>
            <w:r w:rsidRPr="00361968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>ą</w:t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ce ocen</w:t>
            </w:r>
            <w:r w:rsidRPr="00361968">
              <w:rPr>
                <w:rFonts w:asciiTheme="minorHAnsi" w:hAnsiTheme="minorHAnsi" w:cstheme="minorHAnsi"/>
                <w:b/>
                <w:spacing w:val="-3"/>
                <w:sz w:val="20"/>
                <w:szCs w:val="20"/>
              </w:rPr>
              <w:t>ę</w:t>
            </w:r>
            <w:r w:rsidRPr="00361968">
              <w:rPr>
                <w:rFonts w:asciiTheme="minorHAnsi" w:hAnsiTheme="minorHAnsi" w:cstheme="minorHAnsi"/>
                <w:spacing w:val="-3"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sytuacji finansowej beneficjenta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footnoteReference w:id="15"/>
            </w:r>
            <w:r w:rsidRPr="00361968">
              <w:rPr>
                <w:rFonts w:asciiTheme="minorHAnsi" w:hAnsiTheme="minorHAnsi" w:cstheme="minorHAnsi"/>
                <w:b/>
                <w:bCs/>
                <w:spacing w:val="-3"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20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są załączone w 2 egzemplarzach,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202"/>
              </w:tabs>
              <w:ind w:left="246" w:hanging="246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82"/>
              </w:tabs>
              <w:ind w:left="246" w:hanging="246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zawierają </w:t>
            </w: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sprawozdanie finansowe – bilans oraz rachunek zysków i strat za zamknięty ostatni kwartał lub uproszczone sprawozdanie finansowe – uproszczony bilans oraz rachunek zysków i strat za zamknięty ostatni kwartał, aktualny – ostatni złożony przez wnioskodawcę PIT/CIT, w celu umożliwienia oceny sytuacji finansowej uczestnika projektu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419E6" w:rsidRPr="002419E6" w:rsidTr="002A1AFC">
        <w:trPr>
          <w:jc w:val="center"/>
        </w:trPr>
        <w:tc>
          <w:tcPr>
            <w:tcW w:w="595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361968" w:rsidRDefault="002419E6" w:rsidP="002419E6">
            <w:pPr>
              <w:shd w:val="clear" w:color="auto" w:fill="FFFFFF"/>
              <w:snapToGrid w:val="0"/>
              <w:ind w:left="104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O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wiadczenie o kwalifikowalno</w:t>
            </w:r>
            <w:r w:rsidRPr="00361968">
              <w:rPr>
                <w:rFonts w:asciiTheme="minorHAnsi" w:hAnsiTheme="minorHAnsi" w:cstheme="minorHAnsi"/>
                <w:b/>
                <w:sz w:val="20"/>
                <w:szCs w:val="20"/>
              </w:rPr>
              <w:t>ś</w:t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ci VAT</w:t>
            </w:r>
            <w:r w:rsidRPr="00361968">
              <w:rPr>
                <w:rStyle w:val="Odwoanieprzypisudolnego"/>
                <w:rFonts w:asciiTheme="minorHAnsi" w:hAnsiTheme="minorHAnsi" w:cstheme="minorHAnsi"/>
                <w:b/>
                <w:bCs/>
                <w:sz w:val="20"/>
                <w:szCs w:val="20"/>
              </w:rPr>
              <w:footnoteReference w:id="16"/>
            </w:r>
            <w:r w:rsidRPr="003619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: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82"/>
              </w:tabs>
              <w:ind w:left="104" w:hanging="10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załączone w 2 egzemplarzach,</w:t>
            </w:r>
          </w:p>
          <w:p w:rsidR="002419E6" w:rsidRPr="00361968" w:rsidRDefault="002419E6" w:rsidP="00361968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182"/>
              </w:tabs>
              <w:ind w:left="104" w:hanging="104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kopia jest potwierdzona za zgodność z oryginałem,</w:t>
            </w:r>
          </w:p>
          <w:p w:rsidR="002419E6" w:rsidRPr="00361968" w:rsidRDefault="002419E6" w:rsidP="002419E6">
            <w:pPr>
              <w:shd w:val="clear" w:color="auto" w:fill="FFFFFF"/>
              <w:tabs>
                <w:tab w:val="left" w:pos="202"/>
              </w:tabs>
              <w:ind w:left="103"/>
              <w:rPr>
                <w:rFonts w:asciiTheme="minorHAnsi" w:hAnsiTheme="minorHAnsi" w:cstheme="minorHAnsi"/>
                <w:sz w:val="20"/>
                <w:szCs w:val="20"/>
              </w:rPr>
            </w:pPr>
            <w:r w:rsidRPr="00361968">
              <w:rPr>
                <w:rFonts w:asciiTheme="minorHAnsi" w:hAnsiTheme="minorHAnsi" w:cstheme="minorHAnsi"/>
                <w:sz w:val="20"/>
                <w:szCs w:val="20"/>
              </w:rPr>
              <w:t>jest sporządzone zgodnie z obowiązującym wzorem.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19E6" w:rsidRPr="002419E6" w:rsidRDefault="002419E6" w:rsidP="002419E6">
            <w:pPr>
              <w:shd w:val="clear" w:color="auto" w:fill="FFFFFF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7C236F" w:rsidRPr="002419E6" w:rsidRDefault="00361968" w:rsidP="002419E6">
      <w:pPr>
        <w:tabs>
          <w:tab w:val="left" w:pos="5130"/>
        </w:tabs>
        <w:ind w:left="-540" w:right="-46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pacing w:val="-2"/>
          <w:sz w:val="22"/>
          <w:szCs w:val="22"/>
        </w:rPr>
        <w:br/>
      </w:r>
      <w:r>
        <w:rPr>
          <w:rFonts w:asciiTheme="minorHAnsi" w:hAnsiTheme="minorHAnsi" w:cstheme="minorHAnsi"/>
          <w:spacing w:val="-2"/>
          <w:sz w:val="22"/>
          <w:szCs w:val="22"/>
        </w:rPr>
        <w:br/>
      </w:r>
    </w:p>
    <w:p w:rsidR="007C236F" w:rsidRPr="002419E6" w:rsidRDefault="007C236F" w:rsidP="002419E6">
      <w:pPr>
        <w:tabs>
          <w:tab w:val="left" w:pos="5130"/>
        </w:tabs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7C236F" w:rsidRPr="002419E6" w:rsidRDefault="007C236F" w:rsidP="002419E6">
      <w:pPr>
        <w:tabs>
          <w:tab w:val="left" w:pos="5130"/>
        </w:tabs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C236F" w:rsidRPr="002419E6" w:rsidTr="002B1D17">
        <w:tc>
          <w:tcPr>
            <w:tcW w:w="4530" w:type="dxa"/>
          </w:tcPr>
          <w:p w:rsidR="00361968" w:rsidRPr="002419E6" w:rsidRDefault="00361968" w:rsidP="0036196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7C236F" w:rsidRPr="002419E6" w:rsidRDefault="007C236F" w:rsidP="002419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361968"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="00361968"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osoby sprawdzaj</w:t>
            </w:r>
            <w:r w:rsidR="00361968" w:rsidRPr="002419E6">
              <w:rPr>
                <w:rFonts w:asciiTheme="minorHAnsi" w:hAnsiTheme="minorHAnsi" w:cstheme="minorHAnsi"/>
                <w:sz w:val="22"/>
                <w:szCs w:val="22"/>
              </w:rPr>
              <w:t>ą</w:t>
            </w:r>
            <w:r w:rsidR="00361968"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>cej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4530" w:type="dxa"/>
          </w:tcPr>
          <w:p w:rsidR="007C236F" w:rsidRPr="002419E6" w:rsidRDefault="007C236F" w:rsidP="002419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…………………………………………..……………………</w:t>
            </w:r>
          </w:p>
          <w:p w:rsidR="007C236F" w:rsidRPr="002419E6" w:rsidRDefault="007C236F" w:rsidP="002419E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361968" w:rsidRPr="002419E6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Podpis</w:t>
            </w:r>
            <w:r w:rsidR="00361968" w:rsidRPr="002419E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osoby weryfikującej</w:t>
            </w:r>
            <w:r w:rsidRPr="002419E6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:rsidR="007C236F" w:rsidRPr="002419E6" w:rsidRDefault="007C236F" w:rsidP="002419E6">
      <w:pPr>
        <w:tabs>
          <w:tab w:val="left" w:pos="5130"/>
        </w:tabs>
        <w:ind w:left="-540" w:right="-468"/>
        <w:rPr>
          <w:rFonts w:asciiTheme="minorHAnsi" w:hAnsiTheme="minorHAnsi" w:cstheme="minorHAnsi"/>
          <w:b/>
          <w:sz w:val="22"/>
          <w:szCs w:val="22"/>
        </w:rPr>
      </w:pPr>
    </w:p>
    <w:p w:rsidR="008E65EA" w:rsidRPr="002419E6" w:rsidRDefault="008E65EA" w:rsidP="002419E6">
      <w:pPr>
        <w:tabs>
          <w:tab w:val="left" w:pos="5130"/>
        </w:tabs>
        <w:ind w:left="-540" w:right="-468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217BDF" w:rsidRPr="002419E6" w:rsidRDefault="00217BDF" w:rsidP="002419E6">
      <w:pPr>
        <w:rPr>
          <w:rFonts w:asciiTheme="minorHAnsi" w:hAnsiTheme="minorHAnsi" w:cstheme="minorHAnsi"/>
          <w:sz w:val="22"/>
          <w:szCs w:val="22"/>
        </w:rPr>
      </w:pPr>
    </w:p>
    <w:sectPr w:rsidR="00217BDF" w:rsidRPr="002419E6" w:rsidSect="00667F4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13" w:right="1418" w:bottom="1418" w:left="1418" w:header="340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01B" w:rsidRDefault="009F501B">
      <w:r>
        <w:separator/>
      </w:r>
    </w:p>
  </w:endnote>
  <w:endnote w:type="continuationSeparator" w:id="0">
    <w:p w:rsidR="009F501B" w:rsidRDefault="009F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124D4A" w:rsidRDefault="00B2526A" w:rsidP="00124D4A">
    <w:pPr>
      <w:pStyle w:val="Stopka"/>
    </w:pPr>
    <w:r>
      <w:rPr>
        <w:noProof/>
      </w:rPr>
      <w:drawing>
        <wp:anchor distT="0" distB="0" distL="114300" distR="114300" simplePos="0" relativeHeight="251662848" behindDoc="0" locked="0" layoutInCell="1" allowOverlap="1" wp14:anchorId="6EA5EF5D" wp14:editId="6EDCABE8">
          <wp:simplePos x="0" y="0"/>
          <wp:positionH relativeFrom="column">
            <wp:posOffset>4766945</wp:posOffset>
          </wp:positionH>
          <wp:positionV relativeFrom="paragraph">
            <wp:posOffset>94615</wp:posOffset>
          </wp:positionV>
          <wp:extent cx="1591310" cy="286385"/>
          <wp:effectExtent l="0" t="0" r="889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1310" cy="286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C6138">
      <w:rPr>
        <w:noProof/>
      </w:rPr>
      <w:drawing>
        <wp:anchor distT="0" distB="0" distL="114300" distR="114300" simplePos="0" relativeHeight="251657728" behindDoc="0" locked="0" layoutInCell="0" allowOverlap="1" wp14:anchorId="4BDF6B6D" wp14:editId="5529169A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7" name="Obraz 7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Pr="00B01F08" w:rsidRDefault="00217BDF" w:rsidP="00B01F08">
    <w:pPr>
      <w:pStyle w:val="Stopka"/>
    </w:pPr>
    <w:r>
      <w:rPr>
        <w:noProof/>
      </w:rPr>
      <w:drawing>
        <wp:anchor distT="0" distB="0" distL="114300" distR="114300" simplePos="0" relativeHeight="251659776" behindDoc="0" locked="0" layoutInCell="1" allowOverlap="1">
          <wp:simplePos x="0" y="0"/>
          <wp:positionH relativeFrom="column">
            <wp:posOffset>4795520</wp:posOffset>
          </wp:positionH>
          <wp:positionV relativeFrom="paragraph">
            <wp:posOffset>94615</wp:posOffset>
          </wp:positionV>
          <wp:extent cx="1589057" cy="285750"/>
          <wp:effectExtent l="0" t="0" r="0" b="0"/>
          <wp:wrapNone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ONZ Gdańsk.JPG"/>
                  <pic:cNvPicPr/>
                </pic:nvPicPr>
                <pic:blipFill>
                  <a:blip r:embed="rId1" cstate="print">
                    <a:duotone>
                      <a:schemeClr val="accent3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9057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C6138">
      <w:rPr>
        <w:noProof/>
      </w:rPr>
      <w:drawing>
        <wp:anchor distT="0" distB="0" distL="114300" distR="114300" simplePos="0" relativeHeight="251656704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0" b="0"/>
          <wp:wrapNone/>
          <wp:docPr id="10" name="Obraz 10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01B" w:rsidRDefault="009F501B">
      <w:r>
        <w:separator/>
      </w:r>
    </w:p>
  </w:footnote>
  <w:footnote w:type="continuationSeparator" w:id="0">
    <w:p w:rsidR="009F501B" w:rsidRDefault="009F501B">
      <w:r>
        <w:continuationSeparator/>
      </w:r>
    </w:p>
  </w:footnote>
  <w:footnote w:id="1">
    <w:p w:rsidR="002419E6" w:rsidRPr="002419E6" w:rsidRDefault="002419E6" w:rsidP="002419E6">
      <w:pPr>
        <w:pStyle w:val="Tekstprzypisudolnego"/>
        <w:ind w:left="142" w:hanging="142"/>
        <w:rPr>
          <w:rFonts w:asciiTheme="minorHAnsi" w:hAnsiTheme="minorHAnsi" w:cstheme="minorHAnsi"/>
          <w:sz w:val="18"/>
          <w:szCs w:val="18"/>
        </w:rPr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Niepotrzebne skreślić. </w:t>
      </w:r>
    </w:p>
  </w:footnote>
  <w:footnote w:id="2">
    <w:p w:rsidR="002419E6" w:rsidRPr="00A26521" w:rsidRDefault="002419E6" w:rsidP="002419E6">
      <w:pPr>
        <w:pStyle w:val="Tekstprzypisudolnego"/>
        <w:ind w:left="142" w:hanging="142"/>
        <w:jc w:val="both"/>
        <w:rPr>
          <w:rFonts w:ascii="Calibri" w:hAnsi="Calibri" w:cs="Calibri"/>
        </w:rPr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</w:t>
      </w:r>
      <w:r w:rsidRPr="002419E6">
        <w:rPr>
          <w:rFonts w:asciiTheme="minorHAnsi" w:hAnsiTheme="minorHAnsi" w:cstheme="minorHAnsi"/>
          <w:spacing w:val="-9"/>
          <w:sz w:val="18"/>
          <w:szCs w:val="18"/>
        </w:rPr>
        <w:t xml:space="preserve">W każdym przypadku, w którym jest mowa o kopii potwierdzonej za zgodność z oryginałem należy przez to rozumieć kopię </w:t>
      </w:r>
      <w:r w:rsidRPr="002419E6">
        <w:rPr>
          <w:rFonts w:asciiTheme="minorHAnsi" w:hAnsiTheme="minorHAnsi" w:cstheme="minorHAnsi"/>
          <w:spacing w:val="-8"/>
          <w:sz w:val="18"/>
          <w:szCs w:val="18"/>
        </w:rPr>
        <w:t xml:space="preserve">poświadczoną za zgodność z oryginałem na każdej stronie lub przez umieszczenie klauzuli „za zgodność z oryginałem od strony </w:t>
      </w:r>
      <w:r w:rsidRPr="002419E6">
        <w:rPr>
          <w:rFonts w:asciiTheme="minorHAnsi" w:hAnsiTheme="minorHAnsi" w:cstheme="minorHAnsi"/>
          <w:sz w:val="18"/>
          <w:szCs w:val="18"/>
        </w:rPr>
        <w:t>...do strony...”, własnoręcznym podpisem przez osobę upoważnioną przez wnioskodawcę.</w:t>
      </w:r>
    </w:p>
  </w:footnote>
  <w:footnote w:id="3">
    <w:p w:rsidR="002419E6" w:rsidRPr="002419E6" w:rsidRDefault="002419E6" w:rsidP="002419E6">
      <w:pPr>
        <w:shd w:val="clear" w:color="auto" w:fill="FFFFFF"/>
        <w:tabs>
          <w:tab w:val="left" w:pos="187"/>
        </w:tabs>
        <w:spacing w:line="230" w:lineRule="exact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 oraz wniosku o przyznanie podstawowego wsparcia pomostowego.</w:t>
      </w:r>
    </w:p>
  </w:footnote>
  <w:footnote w:id="4">
    <w:p w:rsidR="002419E6" w:rsidRPr="002419E6" w:rsidRDefault="002419E6" w:rsidP="002419E6">
      <w:pPr>
        <w:pStyle w:val="Tekstprzypisudolnego"/>
        <w:tabs>
          <w:tab w:val="left" w:pos="142"/>
        </w:tabs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 oraz wniosku o przyznanie podstawowego wsparcia pomostowego.</w:t>
      </w:r>
    </w:p>
  </w:footnote>
  <w:footnote w:id="5">
    <w:p w:rsidR="002419E6" w:rsidRPr="002419E6" w:rsidRDefault="002419E6" w:rsidP="002419E6">
      <w:pPr>
        <w:pStyle w:val="Tekstprzypisudolnego"/>
        <w:tabs>
          <w:tab w:val="left" w:pos="142"/>
        </w:tabs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 oraz wniosku o przyznanie podstawowego wsparcia pomostowego.</w:t>
      </w:r>
    </w:p>
  </w:footnote>
  <w:footnote w:id="6">
    <w:p w:rsidR="002419E6" w:rsidRDefault="002419E6" w:rsidP="002419E6">
      <w:pPr>
        <w:pStyle w:val="Tekstprzypisudolnego"/>
        <w:ind w:left="142" w:hanging="142"/>
        <w:jc w:val="both"/>
      </w:pPr>
      <w:r w:rsidRPr="002419E6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419E6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 oraz wniosku o przyznanie podstawowego wsparcia pomostowego.</w:t>
      </w:r>
    </w:p>
  </w:footnote>
  <w:footnote w:id="7">
    <w:p w:rsidR="002419E6" w:rsidRPr="00361968" w:rsidRDefault="002419E6" w:rsidP="00361968">
      <w:pPr>
        <w:pStyle w:val="Tekstprzypisudolnego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gospodarczej, wniosku o przyznanie podstawowego wsparcia pomostowego oraz </w:t>
      </w:r>
      <w:r w:rsidRPr="00361968">
        <w:rPr>
          <w:rFonts w:asciiTheme="minorHAnsi" w:hAnsiTheme="minorHAnsi" w:cstheme="minorHAnsi"/>
          <w:spacing w:val="-1"/>
          <w:sz w:val="18"/>
          <w:szCs w:val="18"/>
        </w:rPr>
        <w:t>wniosku o przyznanie przedłużonego wsparcia pomostowego.</w:t>
      </w:r>
    </w:p>
  </w:footnote>
  <w:footnote w:id="8">
    <w:p w:rsidR="002419E6" w:rsidRPr="00361968" w:rsidRDefault="002419E6" w:rsidP="00361968">
      <w:pPr>
        <w:pStyle w:val="Tekstprzypisudolnego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gospodarczej, wniosku o przyznanie podstawowego wsparcia pomostowego oraz </w:t>
      </w:r>
      <w:r w:rsidRPr="00361968">
        <w:rPr>
          <w:rFonts w:asciiTheme="minorHAnsi" w:hAnsiTheme="minorHAnsi" w:cstheme="minorHAnsi"/>
          <w:spacing w:val="-1"/>
          <w:sz w:val="18"/>
          <w:szCs w:val="18"/>
        </w:rPr>
        <w:t>wniosku o przyznanie przedłużonego wsparcia pomostowego</w:t>
      </w:r>
    </w:p>
  </w:footnote>
  <w:footnote w:id="9">
    <w:p w:rsidR="002419E6" w:rsidRPr="00361968" w:rsidRDefault="002419E6" w:rsidP="00361968">
      <w:pPr>
        <w:pStyle w:val="Tekstprzypisudolnego"/>
        <w:ind w:left="142" w:hanging="142"/>
        <w:jc w:val="both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 oraz wniosku o przyznanie podstawowego wsparcia pomostowego.</w:t>
      </w:r>
    </w:p>
  </w:footnote>
  <w:footnote w:id="10">
    <w:p w:rsidR="002419E6" w:rsidRDefault="002419E6" w:rsidP="00361968">
      <w:pPr>
        <w:pStyle w:val="Tekstprzypisudolnego"/>
        <w:ind w:left="142" w:hanging="142"/>
        <w:jc w:val="both"/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gospodarczej, wniosku o przyznanie podstawowego wsparcia pomostowego oraz </w:t>
      </w:r>
      <w:r w:rsidRPr="00361968">
        <w:rPr>
          <w:rFonts w:asciiTheme="minorHAnsi" w:hAnsiTheme="minorHAnsi" w:cstheme="minorHAnsi"/>
          <w:spacing w:val="-1"/>
          <w:sz w:val="18"/>
          <w:szCs w:val="18"/>
        </w:rPr>
        <w:t>wniosku o przyznanie przedłużonego wsparcia pomostowego</w:t>
      </w:r>
    </w:p>
  </w:footnote>
  <w:footnote w:id="11">
    <w:p w:rsidR="002419E6" w:rsidRPr="00361968" w:rsidRDefault="002419E6" w:rsidP="002419E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</w:t>
      </w:r>
      <w:r w:rsidRPr="00361968">
        <w:rPr>
          <w:rFonts w:asciiTheme="minorHAnsi" w:hAnsiTheme="minorHAnsi" w:cstheme="minorHAnsi"/>
          <w:spacing w:val="-1"/>
          <w:sz w:val="18"/>
          <w:szCs w:val="18"/>
        </w:rPr>
        <w:t>Dotyczy wniosku o przyznanie przedłużonego wsparcia pomostowego.</w:t>
      </w:r>
    </w:p>
  </w:footnote>
  <w:footnote w:id="12">
    <w:p w:rsidR="002419E6" w:rsidRDefault="002419E6" w:rsidP="002419E6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A26521">
        <w:rPr>
          <w:rFonts w:ascii="Calibri" w:hAnsi="Calibri" w:cs="Calibri"/>
        </w:rPr>
        <w:t>Dotyczy wniosku o przyznanie jednorazowej dotacji inwestycyjnej na rozpoczęcie</w:t>
      </w:r>
      <w:r>
        <w:rPr>
          <w:rFonts w:ascii="Calibri" w:hAnsi="Calibri" w:cs="Calibri"/>
        </w:rPr>
        <w:t xml:space="preserve"> działalności gospodarczej, </w:t>
      </w:r>
      <w:r w:rsidRPr="00A26521">
        <w:rPr>
          <w:rFonts w:ascii="Calibri" w:hAnsi="Calibri" w:cs="Calibri"/>
        </w:rPr>
        <w:t>wniosku o przyznanie podstawowego wsparcia pomostowego</w:t>
      </w:r>
      <w:r>
        <w:rPr>
          <w:rFonts w:ascii="Calibri" w:hAnsi="Calibri" w:cs="Calibri"/>
        </w:rPr>
        <w:t xml:space="preserve"> oraz </w:t>
      </w:r>
      <w:r w:rsidRPr="00A26521">
        <w:rPr>
          <w:rFonts w:ascii="Calibri" w:hAnsi="Calibri" w:cs="Calibri"/>
          <w:spacing w:val="-1"/>
        </w:rPr>
        <w:t>wniosku o przyznanie przedłużonego wsparcia pomostowego</w:t>
      </w:r>
    </w:p>
  </w:footnote>
  <w:footnote w:id="13">
    <w:p w:rsidR="002419E6" w:rsidRDefault="002419E6" w:rsidP="002419E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26521">
        <w:rPr>
          <w:rFonts w:ascii="Calibri" w:hAnsi="Calibri" w:cs="Calibri"/>
          <w:spacing w:val="-1"/>
        </w:rPr>
        <w:t>Dotyczy wniosku o przyznanie przedłużonego wsparcia pomostowego</w:t>
      </w:r>
      <w:r>
        <w:rPr>
          <w:rFonts w:ascii="Calibri" w:hAnsi="Calibri" w:cs="Calibri"/>
          <w:spacing w:val="-1"/>
        </w:rPr>
        <w:t>.</w:t>
      </w:r>
    </w:p>
  </w:footnote>
  <w:footnote w:id="14">
    <w:p w:rsidR="002419E6" w:rsidRPr="00361968" w:rsidRDefault="002419E6" w:rsidP="002419E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gospodarczej.</w:t>
      </w:r>
    </w:p>
  </w:footnote>
  <w:footnote w:id="15">
    <w:p w:rsidR="002419E6" w:rsidRPr="00361968" w:rsidRDefault="002419E6" w:rsidP="002419E6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</w:t>
      </w:r>
      <w:r w:rsidRPr="00361968">
        <w:rPr>
          <w:rFonts w:asciiTheme="minorHAnsi" w:hAnsiTheme="minorHAnsi" w:cstheme="minorHAnsi"/>
          <w:spacing w:val="-1"/>
          <w:sz w:val="18"/>
          <w:szCs w:val="18"/>
        </w:rPr>
        <w:t>Dotyczy wniosku o przyznanie przedłużonego wsparcia pomostowego.</w:t>
      </w:r>
    </w:p>
  </w:footnote>
  <w:footnote w:id="16">
    <w:p w:rsidR="002419E6" w:rsidRDefault="002419E6" w:rsidP="002419E6">
      <w:pPr>
        <w:pStyle w:val="Tekstprzypisudolnego"/>
      </w:pPr>
      <w:r w:rsidRPr="0036196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61968">
        <w:rPr>
          <w:rFonts w:asciiTheme="minorHAnsi" w:hAnsiTheme="minorHAnsi" w:cstheme="minorHAnsi"/>
          <w:sz w:val="18"/>
          <w:szCs w:val="18"/>
        </w:rPr>
        <w:t xml:space="preserve"> Dotyczy wniosku o przyznanie jednorazowej dotacji inwestycyjnej na rozpoczęcie działalności gospodarczej.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F3" w:rsidRDefault="00667F4C">
    <w:pPr>
      <w:pStyle w:val="Nagwek"/>
    </w:pPr>
    <w:r>
      <w:rPr>
        <w:noProof/>
      </w:rPr>
      <w:drawing>
        <wp:anchor distT="0" distB="0" distL="114300" distR="114300" simplePos="0" relativeHeight="251661824" behindDoc="0" locked="0" layoutInCell="0" allowOverlap="1" wp14:anchorId="7E323435" wp14:editId="6709C6EB">
          <wp:simplePos x="0" y="0"/>
          <wp:positionH relativeFrom="margin">
            <wp:align>center</wp:align>
          </wp:positionH>
          <wp:positionV relativeFrom="page">
            <wp:posOffset>234315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2500" w:rsidRDefault="002C6138">
    <w:pPr>
      <w:pStyle w:val="Nagwek"/>
    </w:pP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margin">
            <wp:align>center</wp:align>
          </wp:positionH>
          <wp:positionV relativeFrom="page">
            <wp:posOffset>252095</wp:posOffset>
          </wp:positionV>
          <wp:extent cx="7019925" cy="752475"/>
          <wp:effectExtent l="0" t="0" r="9525" b="9525"/>
          <wp:wrapNone/>
          <wp:docPr id="8" name="Obraz 8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5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B506180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1">
    <w:nsid w:val="00000002"/>
    <w:multiLevelType w:val="singleLevel"/>
    <w:tmpl w:val="C91EF6F0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2">
    <w:nsid w:val="00000004"/>
    <w:multiLevelType w:val="singleLevel"/>
    <w:tmpl w:val="6A2EFF4C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alibri" w:hAnsi="Calibri" w:cs="Calibri" w:hint="default"/>
      </w:rPr>
    </w:lvl>
  </w:abstractNum>
  <w:abstractNum w:abstractNumId="3">
    <w:nsid w:val="00000006"/>
    <w:multiLevelType w:val="singleLevel"/>
    <w:tmpl w:val="27C404F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4">
    <w:nsid w:val="00000007"/>
    <w:multiLevelType w:val="singleLevel"/>
    <w:tmpl w:val="1DC69348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5">
    <w:nsid w:val="00000008"/>
    <w:multiLevelType w:val="singleLevel"/>
    <w:tmpl w:val="73A2A96C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6">
    <w:nsid w:val="0000000A"/>
    <w:multiLevelType w:val="singleLevel"/>
    <w:tmpl w:val="FF8897A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imes New Roman" w:hAnsi="Calibri" w:cs="Times New Roman" w:hint="default"/>
      </w:rPr>
    </w:lvl>
  </w:abstractNum>
  <w:abstractNum w:abstractNumId="7">
    <w:nsid w:val="0000000B"/>
    <w:multiLevelType w:val="singleLevel"/>
    <w:tmpl w:val="57C46896"/>
    <w:name w:val="WW8Num11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hAnsi="Calibri" w:cs="Times New Roman" w:hint="default"/>
      </w:rPr>
    </w:lvl>
  </w:abstractNum>
  <w:abstractNum w:abstractNumId="8">
    <w:nsid w:val="028C6AAE"/>
    <w:multiLevelType w:val="hybridMultilevel"/>
    <w:tmpl w:val="A9F0E5F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5693D85"/>
    <w:multiLevelType w:val="hybridMultilevel"/>
    <w:tmpl w:val="8C9E1D4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6CA1EDF"/>
    <w:multiLevelType w:val="hybridMultilevel"/>
    <w:tmpl w:val="125CBE6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A8B2390"/>
    <w:multiLevelType w:val="hybridMultilevel"/>
    <w:tmpl w:val="2CD6635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A1356"/>
    <w:multiLevelType w:val="hybridMultilevel"/>
    <w:tmpl w:val="457406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66B7D"/>
    <w:multiLevelType w:val="hybridMultilevel"/>
    <w:tmpl w:val="E8CC769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D60229"/>
    <w:multiLevelType w:val="hybridMultilevel"/>
    <w:tmpl w:val="256E6E1A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B668F"/>
    <w:multiLevelType w:val="hybridMultilevel"/>
    <w:tmpl w:val="136C895C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F79ED"/>
    <w:multiLevelType w:val="hybridMultilevel"/>
    <w:tmpl w:val="91700FCE"/>
    <w:lvl w:ilvl="0" w:tplc="9E188EC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97D679C"/>
    <w:multiLevelType w:val="hybridMultilevel"/>
    <w:tmpl w:val="64741024"/>
    <w:lvl w:ilvl="0" w:tplc="4C5AA1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F3299D"/>
    <w:multiLevelType w:val="hybridMultilevel"/>
    <w:tmpl w:val="62EC8170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5D1021"/>
    <w:multiLevelType w:val="hybridMultilevel"/>
    <w:tmpl w:val="FF4241B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A6275D5"/>
    <w:multiLevelType w:val="hybridMultilevel"/>
    <w:tmpl w:val="7D8A8B04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802587"/>
    <w:multiLevelType w:val="hybridMultilevel"/>
    <w:tmpl w:val="EEC6A156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7B3FD6"/>
    <w:multiLevelType w:val="hybridMultilevel"/>
    <w:tmpl w:val="4E00D26E"/>
    <w:lvl w:ilvl="0" w:tplc="D6120F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6"/>
  </w:num>
  <w:num w:numId="3">
    <w:abstractNumId w:val="17"/>
  </w:num>
  <w:num w:numId="4">
    <w:abstractNumId w:val="18"/>
  </w:num>
  <w:num w:numId="5">
    <w:abstractNumId w:val="11"/>
  </w:num>
  <w:num w:numId="6">
    <w:abstractNumId w:val="20"/>
  </w:num>
  <w:num w:numId="7">
    <w:abstractNumId w:val="8"/>
  </w:num>
  <w:num w:numId="8">
    <w:abstractNumId w:val="9"/>
  </w:num>
  <w:num w:numId="9">
    <w:abstractNumId w:val="19"/>
  </w:num>
  <w:num w:numId="10">
    <w:abstractNumId w:val="13"/>
  </w:num>
  <w:num w:numId="11">
    <w:abstractNumId w:val="22"/>
  </w:num>
  <w:num w:numId="12">
    <w:abstractNumId w:val="14"/>
  </w:num>
  <w:num w:numId="13">
    <w:abstractNumId w:val="10"/>
  </w:num>
  <w:num w:numId="14">
    <w:abstractNumId w:val="21"/>
  </w:num>
  <w:num w:numId="15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138"/>
    <w:rsid w:val="00035B02"/>
    <w:rsid w:val="00061F20"/>
    <w:rsid w:val="00080D83"/>
    <w:rsid w:val="0008498D"/>
    <w:rsid w:val="00086DC4"/>
    <w:rsid w:val="000958C9"/>
    <w:rsid w:val="000C4987"/>
    <w:rsid w:val="000D283E"/>
    <w:rsid w:val="000E7611"/>
    <w:rsid w:val="00100DBB"/>
    <w:rsid w:val="00101A97"/>
    <w:rsid w:val="00124D4A"/>
    <w:rsid w:val="00130B23"/>
    <w:rsid w:val="001950DD"/>
    <w:rsid w:val="001A2961"/>
    <w:rsid w:val="001B210F"/>
    <w:rsid w:val="002143B8"/>
    <w:rsid w:val="00217BDF"/>
    <w:rsid w:val="002419E6"/>
    <w:rsid w:val="00241C1F"/>
    <w:rsid w:val="002425AE"/>
    <w:rsid w:val="002C6138"/>
    <w:rsid w:val="002C6347"/>
    <w:rsid w:val="002F350F"/>
    <w:rsid w:val="003008F6"/>
    <w:rsid w:val="0030180A"/>
    <w:rsid w:val="00320AAC"/>
    <w:rsid w:val="00325198"/>
    <w:rsid w:val="0035482A"/>
    <w:rsid w:val="00361968"/>
    <w:rsid w:val="003619F2"/>
    <w:rsid w:val="00365820"/>
    <w:rsid w:val="003C554F"/>
    <w:rsid w:val="0040149C"/>
    <w:rsid w:val="00414478"/>
    <w:rsid w:val="00461B4C"/>
    <w:rsid w:val="00473DA2"/>
    <w:rsid w:val="004861BD"/>
    <w:rsid w:val="00492BD3"/>
    <w:rsid w:val="004B70BD"/>
    <w:rsid w:val="0052111D"/>
    <w:rsid w:val="00531AAC"/>
    <w:rsid w:val="00537F26"/>
    <w:rsid w:val="00545C19"/>
    <w:rsid w:val="00566CA2"/>
    <w:rsid w:val="005760A9"/>
    <w:rsid w:val="00594464"/>
    <w:rsid w:val="00597990"/>
    <w:rsid w:val="005A0BC7"/>
    <w:rsid w:val="00621F12"/>
    <w:rsid w:val="00622781"/>
    <w:rsid w:val="0063361A"/>
    <w:rsid w:val="00640BFF"/>
    <w:rsid w:val="00667F4C"/>
    <w:rsid w:val="0069621B"/>
    <w:rsid w:val="006E3F02"/>
    <w:rsid w:val="006F209E"/>
    <w:rsid w:val="006F5C1F"/>
    <w:rsid w:val="00712885"/>
    <w:rsid w:val="0072679D"/>
    <w:rsid w:val="00727F94"/>
    <w:rsid w:val="007337EB"/>
    <w:rsid w:val="00745D18"/>
    <w:rsid w:val="00776530"/>
    <w:rsid w:val="00791E8E"/>
    <w:rsid w:val="007A0109"/>
    <w:rsid w:val="007B2500"/>
    <w:rsid w:val="007B47DE"/>
    <w:rsid w:val="007C236F"/>
    <w:rsid w:val="007D61D6"/>
    <w:rsid w:val="007E1B19"/>
    <w:rsid w:val="007E250A"/>
    <w:rsid w:val="007F3623"/>
    <w:rsid w:val="0081066F"/>
    <w:rsid w:val="00827311"/>
    <w:rsid w:val="00834BB4"/>
    <w:rsid w:val="00835187"/>
    <w:rsid w:val="00856353"/>
    <w:rsid w:val="00856E3A"/>
    <w:rsid w:val="008945D9"/>
    <w:rsid w:val="008C139A"/>
    <w:rsid w:val="008E65EA"/>
    <w:rsid w:val="008F7A99"/>
    <w:rsid w:val="009233BB"/>
    <w:rsid w:val="00961478"/>
    <w:rsid w:val="009B0978"/>
    <w:rsid w:val="009D71C1"/>
    <w:rsid w:val="009F2CF0"/>
    <w:rsid w:val="009F501B"/>
    <w:rsid w:val="00A04690"/>
    <w:rsid w:val="00A40DD3"/>
    <w:rsid w:val="00A8311B"/>
    <w:rsid w:val="00A93C55"/>
    <w:rsid w:val="00AB52D9"/>
    <w:rsid w:val="00B01F08"/>
    <w:rsid w:val="00B16E8F"/>
    <w:rsid w:val="00B2526A"/>
    <w:rsid w:val="00B30401"/>
    <w:rsid w:val="00B41C09"/>
    <w:rsid w:val="00B6637D"/>
    <w:rsid w:val="00B665C4"/>
    <w:rsid w:val="00BA5555"/>
    <w:rsid w:val="00BB76D0"/>
    <w:rsid w:val="00BC363C"/>
    <w:rsid w:val="00BE7D7A"/>
    <w:rsid w:val="00C072B6"/>
    <w:rsid w:val="00C62C24"/>
    <w:rsid w:val="00C635B6"/>
    <w:rsid w:val="00C769C4"/>
    <w:rsid w:val="00C86048"/>
    <w:rsid w:val="00C90647"/>
    <w:rsid w:val="00C96975"/>
    <w:rsid w:val="00CA20F9"/>
    <w:rsid w:val="00CB7B10"/>
    <w:rsid w:val="00CC263D"/>
    <w:rsid w:val="00CE005B"/>
    <w:rsid w:val="00CF1A4A"/>
    <w:rsid w:val="00D0361A"/>
    <w:rsid w:val="00D07468"/>
    <w:rsid w:val="00D30ADD"/>
    <w:rsid w:val="00D43A0D"/>
    <w:rsid w:val="00D46867"/>
    <w:rsid w:val="00D526F3"/>
    <w:rsid w:val="00D90BFF"/>
    <w:rsid w:val="00D94882"/>
    <w:rsid w:val="00D94D94"/>
    <w:rsid w:val="00DC733E"/>
    <w:rsid w:val="00DF57BE"/>
    <w:rsid w:val="00E06500"/>
    <w:rsid w:val="00E22F16"/>
    <w:rsid w:val="00E24BF3"/>
    <w:rsid w:val="00E57060"/>
    <w:rsid w:val="00E71B19"/>
    <w:rsid w:val="00E87616"/>
    <w:rsid w:val="00E876F8"/>
    <w:rsid w:val="00E92047"/>
    <w:rsid w:val="00EA5C16"/>
    <w:rsid w:val="00EB3071"/>
    <w:rsid w:val="00EE0359"/>
    <w:rsid w:val="00EF000D"/>
    <w:rsid w:val="00F32683"/>
    <w:rsid w:val="00F545A3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chartTrackingRefBased/>
  <w15:docId w15:val="{7E87EB11-B285-4221-A223-8A497074B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1">
    <w:name w:val="heading 1"/>
    <w:next w:val="Normalny"/>
    <w:link w:val="Nagwek1Znak"/>
    <w:uiPriority w:val="9"/>
    <w:unhideWhenUsed/>
    <w:qFormat/>
    <w:rsid w:val="000C4987"/>
    <w:pPr>
      <w:keepNext/>
      <w:keepLines/>
      <w:ind w:left="10" w:right="-15" w:hanging="10"/>
      <w:jc w:val="center"/>
      <w:outlineLvl w:val="0"/>
    </w:pPr>
    <w:rPr>
      <w:b/>
      <w:color w:val="000000"/>
      <w:sz w:val="24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876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7B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217BDF"/>
    <w:rPr>
      <w:rFonts w:ascii="Segoe UI" w:hAnsi="Segoe UI" w:cs="Segoe UI"/>
      <w:sz w:val="18"/>
      <w:szCs w:val="18"/>
    </w:rPr>
  </w:style>
  <w:style w:type="character" w:styleId="Numerstrony">
    <w:name w:val="page number"/>
    <w:basedOn w:val="Domylnaczcionkaakapitu"/>
    <w:uiPriority w:val="99"/>
    <w:rsid w:val="00667F4C"/>
  </w:style>
  <w:style w:type="character" w:styleId="Hipercze">
    <w:name w:val="Hyperlink"/>
    <w:uiPriority w:val="99"/>
    <w:rsid w:val="00667F4C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667F4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uiPriority w:val="99"/>
    <w:rsid w:val="00667F4C"/>
    <w:pPr>
      <w:suppressAutoHyphens/>
      <w:jc w:val="center"/>
    </w:pPr>
    <w:rPr>
      <w:rFonts w:cs="Arial"/>
      <w:b/>
      <w:bCs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C4987"/>
    <w:rPr>
      <w:b/>
      <w:color w:val="000000"/>
      <w:sz w:val="24"/>
      <w:szCs w:val="22"/>
    </w:rPr>
  </w:style>
  <w:style w:type="table" w:customStyle="1" w:styleId="TableGrid">
    <w:name w:val="TableGrid"/>
    <w:rsid w:val="000C4987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rsid w:val="006F5C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5Znak">
    <w:name w:val="Nagłówek 5 Znak"/>
    <w:basedOn w:val="Domylnaczcionkaakapitu"/>
    <w:link w:val="Nagwek5"/>
    <w:semiHidden/>
    <w:rsid w:val="00E876F8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7E250A"/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7E250A"/>
  </w:style>
  <w:style w:type="character" w:customStyle="1" w:styleId="Znakiprzypiswdolnych">
    <w:name w:val="Znaki przypisów dolnych"/>
    <w:rsid w:val="007E250A"/>
    <w:rPr>
      <w:vertAlign w:val="superscript"/>
    </w:rPr>
  </w:style>
  <w:style w:type="character" w:styleId="Odwoanieprzypisudolnego">
    <w:name w:val="footnote reference"/>
    <w:basedOn w:val="Domylnaczcionkaakapitu"/>
    <w:unhideWhenUsed/>
    <w:rsid w:val="006E3F02"/>
    <w:rPr>
      <w:vertAlign w:val="superscript"/>
    </w:rPr>
  </w:style>
  <w:style w:type="paragraph" w:customStyle="1" w:styleId="Standard">
    <w:name w:val="Standard"/>
    <w:rsid w:val="006E3F02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xl151">
    <w:name w:val="xl151"/>
    <w:basedOn w:val="Normalny"/>
    <w:uiPriority w:val="99"/>
    <w:rsid w:val="00473DA2"/>
    <w:pPr>
      <w:autoSpaceDE w:val="0"/>
      <w:autoSpaceDN w:val="0"/>
      <w:spacing w:before="100" w:after="100"/>
    </w:pPr>
    <w:rPr>
      <w:rFonts w:ascii="Times New Roman" w:hAnsi="Times New Roman"/>
      <w:b/>
      <w:bCs/>
      <w:sz w:val="20"/>
      <w:szCs w:val="20"/>
    </w:rPr>
  </w:style>
  <w:style w:type="paragraph" w:customStyle="1" w:styleId="Default">
    <w:name w:val="Default"/>
    <w:rsid w:val="00473DA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8E65EA"/>
    <w:rPr>
      <w:rFonts w:ascii="Calibri" w:eastAsia="Calibri" w:hAnsi="Calibri"/>
      <w:sz w:val="22"/>
      <w:szCs w:val="22"/>
      <w:lang w:eastAsia="en-US"/>
    </w:rPr>
  </w:style>
  <w:style w:type="character" w:styleId="Uwydatnienie">
    <w:name w:val="Emphasis"/>
    <w:uiPriority w:val="20"/>
    <w:qFormat/>
    <w:rsid w:val="002419E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IZAB~1\AppData\Local\Temp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C26593-D105-4384-83F7-D5B71BFBA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15</TotalTime>
  <Pages>4</Pages>
  <Words>843</Words>
  <Characters>5572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 Bobrowska</dc:creator>
  <cp:keywords/>
  <cp:lastModifiedBy>Misiek</cp:lastModifiedBy>
  <cp:revision>7</cp:revision>
  <cp:lastPrinted>2017-12-04T19:32:00Z</cp:lastPrinted>
  <dcterms:created xsi:type="dcterms:W3CDTF">2017-12-09T23:09:00Z</dcterms:created>
  <dcterms:modified xsi:type="dcterms:W3CDTF">2018-01-08T11:31:00Z</dcterms:modified>
</cp:coreProperties>
</file>